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  <w:bookmarkStart w:id="0" w:name="_GoBack"/>
      <w:bookmarkEnd w:id="0"/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25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肖  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孙民民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宫力英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霍庆玲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侯建鹏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李桂波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尹树平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王志波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  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19.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于海红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19.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王立学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刘兰兰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19.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王桂芳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张春莲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刘晓霞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刘远航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李秀荣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孟艳秋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岳春杰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汪泓汐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18.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  <w:t>10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177D98"/>
    <w:rsid w:val="0FB0104A"/>
    <w:rsid w:val="17E00C65"/>
    <w:rsid w:val="1BE6144F"/>
    <w:rsid w:val="248E6C76"/>
    <w:rsid w:val="25240B97"/>
    <w:rsid w:val="255C416C"/>
    <w:rsid w:val="27D81A01"/>
    <w:rsid w:val="2BB473D3"/>
    <w:rsid w:val="30EF494C"/>
    <w:rsid w:val="32370C14"/>
    <w:rsid w:val="328B42C1"/>
    <w:rsid w:val="3580410C"/>
    <w:rsid w:val="39CA49A2"/>
    <w:rsid w:val="3C065725"/>
    <w:rsid w:val="3D517FDE"/>
    <w:rsid w:val="4C5E53CD"/>
    <w:rsid w:val="4C87161B"/>
    <w:rsid w:val="4DAF37D4"/>
    <w:rsid w:val="59CB49E9"/>
    <w:rsid w:val="5A285FC7"/>
    <w:rsid w:val="6E336B96"/>
    <w:rsid w:val="729F45F5"/>
    <w:rsid w:val="77502F4D"/>
    <w:rsid w:val="782D036E"/>
    <w:rsid w:val="7E86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8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8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2019-12-25T05:57:02Z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